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43A47" w14:textId="77777777" w:rsidR="00462513" w:rsidRPr="00C76D74" w:rsidRDefault="00462513" w:rsidP="00117C8B">
      <w:pPr>
        <w:rPr>
          <w:rFonts w:cs="Arial"/>
          <w:szCs w:val="22"/>
        </w:rPr>
      </w:pPr>
    </w:p>
    <w:p w14:paraId="099CBE51" w14:textId="77777777" w:rsidR="00397001" w:rsidRDefault="00397001" w:rsidP="00397001">
      <w:pPr>
        <w:tabs>
          <w:tab w:val="left" w:pos="1005"/>
          <w:tab w:val="center" w:pos="4677"/>
        </w:tabs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PONUDBA</w:t>
      </w:r>
    </w:p>
    <w:p w14:paraId="5D3DDB1A" w14:textId="77777777" w:rsidR="00397001" w:rsidRDefault="00397001" w:rsidP="00397001">
      <w:pPr>
        <w:jc w:val="center"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/Izpolni vložnik ponudbe in nalepi na ovojnico!/</w:t>
      </w:r>
    </w:p>
    <w:tbl>
      <w:tblPr>
        <w:tblStyle w:val="Tabelamrea1"/>
        <w:tblW w:w="9309" w:type="dxa"/>
        <w:tblLook w:val="01E0" w:firstRow="1" w:lastRow="1" w:firstColumn="1" w:lastColumn="1" w:noHBand="0" w:noVBand="0"/>
      </w:tblPr>
      <w:tblGrid>
        <w:gridCol w:w="9309"/>
      </w:tblGrid>
      <w:tr w:rsidR="00397001" w14:paraId="2046D51C" w14:textId="77777777" w:rsidTr="00E1174F">
        <w:trPr>
          <w:trHeight w:val="219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09" w:type="dxa"/>
            <w:hideMark/>
          </w:tcPr>
          <w:p w14:paraId="290B5EB2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PONUDNIK:</w:t>
            </w:r>
          </w:p>
          <w:p w14:paraId="343C9BDF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0" w:name="Besedilo7"/>
            <w:r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cs="Arial"/>
                <w:b/>
                <w:sz w:val="32"/>
                <w:szCs w:val="32"/>
              </w:rPr>
            </w:r>
            <w:r>
              <w:rPr>
                <w:rFonts w:cs="Arial"/>
                <w:b/>
                <w:sz w:val="32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fldChar w:fldCharType="end"/>
            </w:r>
            <w:bookmarkEnd w:id="0"/>
            <w:r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="00EC0AA1">
              <w:rPr>
                <w:rFonts w:cs="Arial"/>
                <w:b/>
                <w:sz w:val="32"/>
                <w:szCs w:val="32"/>
              </w:rPr>
            </w:r>
            <w:r w:rsidR="00EC0AA1">
              <w:rPr>
                <w:rFonts w:cs="Arial"/>
                <w:b/>
                <w:sz w:val="32"/>
                <w:szCs w:val="32"/>
              </w:rPr>
              <w:fldChar w:fldCharType="separate"/>
            </w:r>
            <w:r>
              <w:rPr>
                <w:rFonts w:cs="Arial"/>
                <w:b/>
                <w:sz w:val="32"/>
                <w:szCs w:val="32"/>
              </w:rPr>
              <w:fldChar w:fldCharType="end"/>
            </w:r>
          </w:p>
          <w:p w14:paraId="14347F40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" w:name="Besedilo8"/>
            <w:r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cs="Arial"/>
                <w:b/>
                <w:sz w:val="32"/>
                <w:szCs w:val="32"/>
              </w:rPr>
            </w:r>
            <w:r>
              <w:rPr>
                <w:rFonts w:cs="Arial"/>
                <w:b/>
                <w:sz w:val="32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fldChar w:fldCharType="end"/>
            </w:r>
            <w:bookmarkEnd w:id="1"/>
          </w:p>
          <w:p w14:paraId="3D02676F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cs="Arial"/>
                <w:b/>
                <w:sz w:val="32"/>
                <w:szCs w:val="32"/>
              </w:rPr>
            </w:r>
            <w:r>
              <w:rPr>
                <w:rFonts w:cs="Arial"/>
                <w:b/>
                <w:sz w:val="32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fldChar w:fldCharType="end"/>
            </w:r>
            <w:bookmarkEnd w:id="2"/>
          </w:p>
        </w:tc>
      </w:tr>
      <w:tr w:rsidR="00397001" w14:paraId="69022C74" w14:textId="77777777" w:rsidTr="00E1174F">
        <w:trPr>
          <w:trHeight w:val="1835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09" w:type="dxa"/>
            <w:hideMark/>
          </w:tcPr>
          <w:p w14:paraId="586A4719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PREJEMNIK:</w:t>
            </w:r>
          </w:p>
          <w:p w14:paraId="00365F34" w14:textId="77777777" w:rsidR="00397001" w:rsidRDefault="007F5B14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Ministrstvo za javno upravo</w:t>
            </w:r>
          </w:p>
          <w:p w14:paraId="40EF0E8E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ODDAJA PONUDBE PO POŠTI</w:t>
            </w:r>
            <w:r w:rsidR="005A62AE">
              <w:rPr>
                <w:rFonts w:cs="Arial"/>
                <w:b/>
                <w:sz w:val="32"/>
                <w:szCs w:val="32"/>
              </w:rPr>
              <w:t xml:space="preserve"> ALI OSEBNO</w:t>
            </w:r>
            <w:r>
              <w:rPr>
                <w:rFonts w:cs="Arial"/>
                <w:b/>
                <w:sz w:val="32"/>
                <w:szCs w:val="32"/>
              </w:rPr>
              <w:t xml:space="preserve"> NA NASLOV:</w:t>
            </w:r>
          </w:p>
          <w:p w14:paraId="2E0E2E10" w14:textId="77777777" w:rsidR="00397001" w:rsidRDefault="005A62AE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Tržaška cesta 21</w:t>
            </w:r>
          </w:p>
          <w:p w14:paraId="7109E0D2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1000 Ljubljana</w:t>
            </w:r>
          </w:p>
          <w:p w14:paraId="2302BD4B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</w:p>
          <w:p w14:paraId="3B24BA64" w14:textId="77777777" w:rsidR="005A62AE" w:rsidRDefault="005A62AE">
            <w:pPr>
              <w:rPr>
                <w:rFonts w:cs="Arial"/>
                <w:b/>
                <w:sz w:val="32"/>
                <w:szCs w:val="32"/>
              </w:rPr>
            </w:pPr>
          </w:p>
          <w:p w14:paraId="0B0F677F" w14:textId="77777777" w:rsidR="005A62AE" w:rsidRDefault="005A62AE">
            <w:pPr>
              <w:rPr>
                <w:rFonts w:cs="Arial"/>
                <w:b/>
                <w:sz w:val="32"/>
                <w:szCs w:val="32"/>
              </w:rPr>
            </w:pPr>
          </w:p>
        </w:tc>
      </w:tr>
      <w:tr w:rsidR="00397001" w14:paraId="130C2695" w14:textId="77777777" w:rsidTr="00E1174F">
        <w:trPr>
          <w:trHeight w:val="3219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09" w:type="dxa"/>
          </w:tcPr>
          <w:p w14:paraId="13705C9F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NAVEDBA OZNAKE</w:t>
            </w:r>
            <w:r w:rsidR="005A62AE">
              <w:rPr>
                <w:rFonts w:cs="Arial"/>
                <w:b/>
                <w:sz w:val="32"/>
                <w:szCs w:val="32"/>
              </w:rPr>
              <w:t xml:space="preserve"> SKUPNEGA </w:t>
            </w:r>
            <w:r>
              <w:rPr>
                <w:rFonts w:cs="Arial"/>
                <w:b/>
                <w:sz w:val="32"/>
                <w:szCs w:val="32"/>
              </w:rPr>
              <w:t>JAVNEGA NAROČILA:</w:t>
            </w:r>
          </w:p>
          <w:p w14:paraId="589E0A9D" w14:textId="77777777" w:rsidR="005A62AE" w:rsidRDefault="005A62AE">
            <w:pPr>
              <w:rPr>
                <w:rFonts w:cs="Arial"/>
                <w:b/>
                <w:sz w:val="32"/>
                <w:szCs w:val="32"/>
              </w:rPr>
            </w:pPr>
          </w:p>
          <w:p w14:paraId="420A147C" w14:textId="625E566A" w:rsidR="00397001" w:rsidRDefault="00397001">
            <w:pPr>
              <w:rPr>
                <w:rFonts w:cs="Arial"/>
                <w:b/>
                <w:sz w:val="56"/>
                <w:szCs w:val="56"/>
              </w:rPr>
            </w:pPr>
            <w:r>
              <w:rPr>
                <w:rFonts w:cs="Arial"/>
                <w:b/>
                <w:sz w:val="56"/>
                <w:szCs w:val="56"/>
              </w:rPr>
              <w:t>20</w:t>
            </w:r>
            <w:r w:rsidR="002758F0">
              <w:rPr>
                <w:rFonts w:cs="Arial"/>
                <w:b/>
                <w:sz w:val="56"/>
                <w:szCs w:val="56"/>
              </w:rPr>
              <w:t>2</w:t>
            </w:r>
            <w:r w:rsidR="000615E6">
              <w:rPr>
                <w:rFonts w:cs="Arial"/>
                <w:b/>
                <w:sz w:val="56"/>
                <w:szCs w:val="56"/>
              </w:rPr>
              <w:t>2/POST</w:t>
            </w:r>
            <w:r w:rsidR="00EC0AA1">
              <w:rPr>
                <w:rFonts w:cs="Arial"/>
                <w:b/>
                <w:sz w:val="56"/>
                <w:szCs w:val="56"/>
              </w:rPr>
              <w:t xml:space="preserve"> 2</w:t>
            </w:r>
          </w:p>
          <w:p w14:paraId="17C09EA8" w14:textId="2C9A67DD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 xml:space="preserve">ŠTEVILKA ZADEVE: </w:t>
            </w:r>
            <w:r w:rsidR="000615E6">
              <w:rPr>
                <w:rFonts w:cs="Arial"/>
                <w:b/>
                <w:sz w:val="32"/>
                <w:szCs w:val="32"/>
              </w:rPr>
              <w:t>4301-</w:t>
            </w:r>
            <w:r w:rsidR="00EC0AA1">
              <w:rPr>
                <w:rFonts w:cs="Arial"/>
                <w:b/>
                <w:sz w:val="32"/>
                <w:szCs w:val="32"/>
              </w:rPr>
              <w:t>27</w:t>
            </w:r>
            <w:r w:rsidR="000615E6">
              <w:rPr>
                <w:rFonts w:cs="Arial"/>
                <w:b/>
                <w:sz w:val="32"/>
                <w:szCs w:val="32"/>
              </w:rPr>
              <w:t>/2022</w:t>
            </w:r>
          </w:p>
          <w:p w14:paraId="5393630E" w14:textId="77777777" w:rsidR="002758F0" w:rsidRDefault="002758F0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  <w:p w14:paraId="584BE9A0" w14:textId="77777777" w:rsidR="00397001" w:rsidRDefault="00397001">
            <w:pPr>
              <w:jc w:val="center"/>
              <w:rPr>
                <w:rFonts w:cs="Arial"/>
                <w:b/>
                <w:sz w:val="36"/>
                <w:szCs w:val="36"/>
              </w:rPr>
            </w:pPr>
            <w:r>
              <w:rPr>
                <w:rFonts w:cs="Arial"/>
                <w:b/>
                <w:sz w:val="36"/>
                <w:szCs w:val="36"/>
              </w:rPr>
              <w:t>NE ODPIRAJ, PONUDBA!</w:t>
            </w:r>
          </w:p>
          <w:p w14:paraId="734E7B49" w14:textId="77777777" w:rsidR="005A62AE" w:rsidRDefault="005A62AE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  <w:p w14:paraId="24DC8965" w14:textId="77777777" w:rsidR="005A62AE" w:rsidRDefault="005A62AE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  <w:p w14:paraId="3B8FB47E" w14:textId="77777777" w:rsidR="005A62AE" w:rsidRDefault="005A62AE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</w:tc>
      </w:tr>
      <w:tr w:rsidR="00E1174F" w14:paraId="70808643" w14:textId="77777777" w:rsidTr="004909B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908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09" w:type="dxa"/>
            <w:hideMark/>
          </w:tcPr>
          <w:p w14:paraId="0FB1ABD2" w14:textId="77777777" w:rsidR="00E1174F" w:rsidRDefault="00E1174F">
            <w:pPr>
              <w:rPr>
                <w:rFonts w:cs="Arial"/>
                <w:i w:val="0"/>
                <w:sz w:val="28"/>
                <w:szCs w:val="28"/>
              </w:rPr>
            </w:pPr>
            <w:r>
              <w:rPr>
                <w:rFonts w:cs="Arial"/>
                <w:i w:val="0"/>
                <w:sz w:val="28"/>
                <w:szCs w:val="28"/>
              </w:rPr>
              <w:t>(izpolni glavna pisarna)</w:t>
            </w:r>
          </w:p>
          <w:p w14:paraId="2E1954E2" w14:textId="77777777" w:rsidR="00E1174F" w:rsidRDefault="00E1174F">
            <w:r>
              <w:rPr>
                <w:rFonts w:cs="Arial"/>
                <w:b/>
                <w:sz w:val="28"/>
                <w:szCs w:val="28"/>
              </w:rPr>
              <w:t xml:space="preserve">Datum in ura predložitve: </w:t>
            </w:r>
            <w:r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>
              <w:rPr>
                <w:rFonts w:cs="Arial"/>
                <w:b/>
                <w:sz w:val="28"/>
                <w:szCs w:val="28"/>
              </w:rPr>
            </w:r>
            <w:r>
              <w:rPr>
                <w:rFonts w:cs="Arial"/>
                <w:b/>
                <w:sz w:val="28"/>
                <w:szCs w:val="28"/>
              </w:rPr>
              <w:fldChar w:fldCharType="separate"/>
            </w:r>
            <w:r>
              <w:rPr>
                <w:rFonts w:cs="Arial"/>
                <w:b/>
                <w:noProof/>
                <w:sz w:val="28"/>
                <w:szCs w:val="28"/>
              </w:rPr>
              <w:t> </w:t>
            </w:r>
            <w:r>
              <w:rPr>
                <w:rFonts w:cs="Arial"/>
                <w:b/>
                <w:noProof/>
                <w:sz w:val="28"/>
                <w:szCs w:val="28"/>
              </w:rPr>
              <w:t> </w:t>
            </w:r>
            <w:r>
              <w:rPr>
                <w:rFonts w:cs="Arial"/>
                <w:b/>
                <w:noProof/>
                <w:sz w:val="28"/>
                <w:szCs w:val="28"/>
              </w:rPr>
              <w:t> </w:t>
            </w:r>
            <w:r>
              <w:rPr>
                <w:rFonts w:cs="Arial"/>
                <w:b/>
                <w:noProof/>
                <w:sz w:val="28"/>
                <w:szCs w:val="28"/>
              </w:rPr>
              <w:t> </w:t>
            </w:r>
            <w:r>
              <w:rPr>
                <w:rFonts w:cs="Arial"/>
                <w:b/>
                <w:noProof/>
                <w:sz w:val="28"/>
                <w:szCs w:val="28"/>
              </w:rPr>
              <w:t> </w:t>
            </w:r>
            <w:r>
              <w:fldChar w:fldCharType="end"/>
            </w:r>
            <w:bookmarkEnd w:id="3"/>
          </w:p>
          <w:p w14:paraId="4B3CA486" w14:textId="1CDA216B" w:rsidR="00E1174F" w:rsidRDefault="00E1174F">
            <w:pPr>
              <w:rPr>
                <w:rFonts w:cs="Arial"/>
                <w:b/>
              </w:rPr>
            </w:pPr>
            <w:r w:rsidRPr="00E1174F">
              <w:rPr>
                <w:rFonts w:cs="Arial"/>
                <w:b/>
                <w:sz w:val="28"/>
                <w:szCs w:val="28"/>
              </w:rPr>
              <w:t xml:space="preserve">Zaporedna številka predložitve: </w:t>
            </w:r>
            <w:r w:rsidRPr="00E1174F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 w:rsidRPr="00E1174F">
              <w:rPr>
                <w:rFonts w:cs="Arial"/>
                <w:b/>
                <w:sz w:val="28"/>
                <w:szCs w:val="28"/>
              </w:rPr>
            </w:r>
            <w:r w:rsidRPr="00E1174F">
              <w:rPr>
                <w:rFonts w:cs="Arial"/>
                <w:b/>
                <w:sz w:val="28"/>
                <w:szCs w:val="28"/>
              </w:rPr>
              <w:fldChar w:fldCharType="separate"/>
            </w:r>
            <w:r>
              <w:rPr>
                <w:rFonts w:cs="Arial"/>
                <w:b/>
                <w:sz w:val="28"/>
                <w:szCs w:val="28"/>
              </w:rPr>
              <w:t> </w:t>
            </w:r>
            <w:r>
              <w:rPr>
                <w:rFonts w:cs="Arial"/>
                <w:b/>
                <w:sz w:val="28"/>
                <w:szCs w:val="28"/>
              </w:rPr>
              <w:t> </w:t>
            </w:r>
            <w:r>
              <w:rPr>
                <w:rFonts w:cs="Arial"/>
                <w:b/>
                <w:sz w:val="28"/>
                <w:szCs w:val="28"/>
              </w:rPr>
              <w:t> </w:t>
            </w:r>
            <w:r>
              <w:rPr>
                <w:rFonts w:cs="Arial"/>
                <w:b/>
                <w:sz w:val="28"/>
                <w:szCs w:val="28"/>
              </w:rPr>
              <w:t> </w:t>
            </w:r>
            <w:r>
              <w:rPr>
                <w:rFonts w:cs="Arial"/>
                <w:b/>
                <w:sz w:val="28"/>
                <w:szCs w:val="28"/>
              </w:rPr>
              <w:t> </w:t>
            </w:r>
            <w:r w:rsidRPr="00E1174F">
              <w:rPr>
                <w:rFonts w:cs="Arial"/>
                <w:b/>
                <w:sz w:val="28"/>
                <w:szCs w:val="28"/>
              </w:rPr>
              <w:fldChar w:fldCharType="end"/>
            </w:r>
          </w:p>
        </w:tc>
      </w:tr>
    </w:tbl>
    <w:p w14:paraId="0DABB386" w14:textId="77777777" w:rsidR="00384AE1" w:rsidRPr="00C76D74" w:rsidRDefault="00384AE1" w:rsidP="00397001">
      <w:pPr>
        <w:jc w:val="center"/>
        <w:rPr>
          <w:rFonts w:cs="Arial"/>
        </w:rPr>
      </w:pPr>
    </w:p>
    <w:sectPr w:rsidR="00384AE1" w:rsidRPr="00C76D74" w:rsidSect="00C9261E">
      <w:footerReference w:type="default" r:id="rId7"/>
      <w:headerReference w:type="first" r:id="rId8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25EF4" w14:textId="77777777" w:rsidR="0041229C" w:rsidRDefault="0041229C">
      <w:r>
        <w:separator/>
      </w:r>
    </w:p>
  </w:endnote>
  <w:endnote w:type="continuationSeparator" w:id="0">
    <w:p w14:paraId="5A5EF3F5" w14:textId="77777777" w:rsidR="0041229C" w:rsidRDefault="00412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5491" w14:textId="77777777" w:rsidR="006D5F48" w:rsidRPr="008216C2" w:rsidRDefault="006D5F48" w:rsidP="000C2DE0">
    <w:pPr>
      <w:pStyle w:val="Noga"/>
      <w:pBdr>
        <w:top w:val="single" w:sz="4" w:space="1" w:color="auto"/>
      </w:pBdr>
      <w:tabs>
        <w:tab w:val="clear" w:pos="4536"/>
      </w:tabs>
      <w:jc w:val="left"/>
      <w:rPr>
        <w:sz w:val="20"/>
      </w:rPr>
    </w:pPr>
    <w:r w:rsidRPr="008216C2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2E6D6" w14:textId="77777777" w:rsidR="0041229C" w:rsidRDefault="0041229C">
      <w:r>
        <w:separator/>
      </w:r>
    </w:p>
  </w:footnote>
  <w:footnote w:type="continuationSeparator" w:id="0">
    <w:p w14:paraId="044C70BC" w14:textId="77777777" w:rsidR="0041229C" w:rsidRDefault="00412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B6862" w14:textId="77777777" w:rsidR="00462513" w:rsidRPr="00C76D74" w:rsidRDefault="00462513" w:rsidP="004947FD">
    <w:pPr>
      <w:spacing w:before="60"/>
      <w:ind w:right="-3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620"/>
    <w:multiLevelType w:val="hybridMultilevel"/>
    <w:tmpl w:val="97A4045E"/>
    <w:lvl w:ilvl="0" w:tplc="F28EE39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  <w:strike w:val="0"/>
      </w:rPr>
    </w:lvl>
    <w:lvl w:ilvl="1" w:tplc="068A36FE">
      <w:start w:val="2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Arial" w:eastAsia="Times New Roman" w:hAnsi="Arial" w:cs="Arial" w:hint="default"/>
      </w:rPr>
    </w:lvl>
    <w:lvl w:ilvl="2" w:tplc="6206E698">
      <w:start w:val="1"/>
      <w:numFmt w:val="lowerLetter"/>
      <w:lvlText w:val="%3)"/>
      <w:lvlJc w:val="left"/>
      <w:pPr>
        <w:tabs>
          <w:tab w:val="num" w:pos="2760"/>
        </w:tabs>
        <w:ind w:left="2760" w:hanging="360"/>
      </w:pPr>
      <w:rPr>
        <w:rFonts w:cs="Times New Roman" w:hint="default"/>
        <w:b w:val="0"/>
      </w:rPr>
    </w:lvl>
    <w:lvl w:ilvl="3" w:tplc="2CDA2EB4">
      <w:start w:val="1"/>
      <w:numFmt w:val="upperLetter"/>
      <w:lvlText w:val="%4."/>
      <w:lvlJc w:val="left"/>
      <w:pPr>
        <w:tabs>
          <w:tab w:val="num" w:pos="3300"/>
        </w:tabs>
        <w:ind w:left="3300" w:hanging="360"/>
      </w:pPr>
      <w:rPr>
        <w:rFonts w:cs="Times New Roman" w:hint="default"/>
        <w:b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047A6999"/>
    <w:multiLevelType w:val="hybridMultilevel"/>
    <w:tmpl w:val="BE6A7CD2"/>
    <w:lvl w:ilvl="0" w:tplc="AD6EEC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D1019"/>
    <w:multiLevelType w:val="hybridMultilevel"/>
    <w:tmpl w:val="8590490E"/>
    <w:lvl w:ilvl="0" w:tplc="9D4CDB0C">
      <w:start w:val="5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Arial" w:eastAsia="Times New Roman" w:hAnsi="Arial" w:hint="default"/>
        <w:strike w:val="0"/>
      </w:rPr>
    </w:lvl>
    <w:lvl w:ilvl="1" w:tplc="068A36FE">
      <w:start w:val="2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Arial" w:eastAsia="Times New Roman" w:hAnsi="Arial" w:cs="Arial" w:hint="default"/>
      </w:rPr>
    </w:lvl>
    <w:lvl w:ilvl="2" w:tplc="6206E698">
      <w:start w:val="1"/>
      <w:numFmt w:val="lowerLetter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  <w:b w:val="0"/>
      </w:rPr>
    </w:lvl>
    <w:lvl w:ilvl="3" w:tplc="2CDA2EB4">
      <w:start w:val="1"/>
      <w:numFmt w:val="upperLetter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 w15:restartNumberingAfterBreak="0">
    <w:nsid w:val="0BD3584E"/>
    <w:multiLevelType w:val="hybridMultilevel"/>
    <w:tmpl w:val="BBC87D22"/>
    <w:lvl w:ilvl="0" w:tplc="ECBEB6FA">
      <w:start w:val="2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06F83"/>
    <w:multiLevelType w:val="hybridMultilevel"/>
    <w:tmpl w:val="CA6C3B8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7F8D8F4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C96111"/>
    <w:multiLevelType w:val="multilevel"/>
    <w:tmpl w:val="17CA0B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0A2157"/>
    <w:multiLevelType w:val="multilevel"/>
    <w:tmpl w:val="E5CEC1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3454D4"/>
    <w:multiLevelType w:val="hybridMultilevel"/>
    <w:tmpl w:val="020A955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FA4FB3"/>
    <w:multiLevelType w:val="multilevel"/>
    <w:tmpl w:val="5ACA58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8C6677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F24BE6"/>
    <w:multiLevelType w:val="hybridMultilevel"/>
    <w:tmpl w:val="D556E0F6"/>
    <w:lvl w:ilvl="0" w:tplc="0040F38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40C8A622">
      <w:numFmt w:val="none"/>
      <w:lvlText w:val=""/>
      <w:lvlJc w:val="left"/>
      <w:pPr>
        <w:tabs>
          <w:tab w:val="num" w:pos="360"/>
        </w:tabs>
      </w:pPr>
    </w:lvl>
    <w:lvl w:ilvl="2" w:tplc="CFAEBDF2">
      <w:numFmt w:val="none"/>
      <w:lvlText w:val=""/>
      <w:lvlJc w:val="left"/>
      <w:pPr>
        <w:tabs>
          <w:tab w:val="num" w:pos="360"/>
        </w:tabs>
      </w:pPr>
    </w:lvl>
    <w:lvl w:ilvl="3" w:tplc="A25E58FC">
      <w:numFmt w:val="none"/>
      <w:lvlText w:val=""/>
      <w:lvlJc w:val="left"/>
      <w:pPr>
        <w:tabs>
          <w:tab w:val="num" w:pos="360"/>
        </w:tabs>
      </w:pPr>
    </w:lvl>
    <w:lvl w:ilvl="4" w:tplc="23469B14">
      <w:numFmt w:val="none"/>
      <w:lvlText w:val=""/>
      <w:lvlJc w:val="left"/>
      <w:pPr>
        <w:tabs>
          <w:tab w:val="num" w:pos="360"/>
        </w:tabs>
      </w:pPr>
    </w:lvl>
    <w:lvl w:ilvl="5" w:tplc="EDBA9AAA">
      <w:numFmt w:val="none"/>
      <w:lvlText w:val=""/>
      <w:lvlJc w:val="left"/>
      <w:pPr>
        <w:tabs>
          <w:tab w:val="num" w:pos="360"/>
        </w:tabs>
      </w:pPr>
    </w:lvl>
    <w:lvl w:ilvl="6" w:tplc="17AA46AE">
      <w:numFmt w:val="none"/>
      <w:lvlText w:val=""/>
      <w:lvlJc w:val="left"/>
      <w:pPr>
        <w:tabs>
          <w:tab w:val="num" w:pos="360"/>
        </w:tabs>
      </w:pPr>
    </w:lvl>
    <w:lvl w:ilvl="7" w:tplc="EF985888">
      <w:numFmt w:val="none"/>
      <w:lvlText w:val=""/>
      <w:lvlJc w:val="left"/>
      <w:pPr>
        <w:tabs>
          <w:tab w:val="num" w:pos="360"/>
        </w:tabs>
      </w:pPr>
    </w:lvl>
    <w:lvl w:ilvl="8" w:tplc="DA9061C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B34AB"/>
    <w:multiLevelType w:val="multilevel"/>
    <w:tmpl w:val="6B5AB9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95752F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861B8D"/>
    <w:multiLevelType w:val="multilevel"/>
    <w:tmpl w:val="BBC87D22"/>
    <w:lvl w:ilvl="0">
      <w:start w:val="2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756AA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B9114C1"/>
    <w:multiLevelType w:val="multilevel"/>
    <w:tmpl w:val="971C9F1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E40AF2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645B0"/>
    <w:multiLevelType w:val="hybridMultilevel"/>
    <w:tmpl w:val="DEC83278"/>
    <w:lvl w:ilvl="0" w:tplc="D8EC895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116755"/>
    <w:multiLevelType w:val="hybridMultilevel"/>
    <w:tmpl w:val="0B7616F2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13758D"/>
    <w:multiLevelType w:val="hybridMultilevel"/>
    <w:tmpl w:val="F4D67252"/>
    <w:lvl w:ilvl="0" w:tplc="D1844180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D12FC"/>
    <w:multiLevelType w:val="multilevel"/>
    <w:tmpl w:val="971C9F1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1F128E1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DA0902"/>
    <w:multiLevelType w:val="hybridMultilevel"/>
    <w:tmpl w:val="833ADB74"/>
    <w:lvl w:ilvl="0" w:tplc="BA640B2E">
      <w:start w:val="5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58754B"/>
    <w:multiLevelType w:val="multilevel"/>
    <w:tmpl w:val="0B7616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A629D8"/>
    <w:multiLevelType w:val="hybridMultilevel"/>
    <w:tmpl w:val="13145F94"/>
    <w:lvl w:ilvl="0" w:tplc="A5005B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8F78F6"/>
    <w:multiLevelType w:val="hybridMultilevel"/>
    <w:tmpl w:val="E5CEC128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2E854B4">
      <w:start w:val="1"/>
      <w:numFmt w:val="decimal"/>
      <w:pStyle w:val="SlogLevo125cm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66040C"/>
    <w:multiLevelType w:val="hybridMultilevel"/>
    <w:tmpl w:val="17CA0B0C"/>
    <w:lvl w:ilvl="0" w:tplc="4A1EBBF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665136"/>
    <w:multiLevelType w:val="multilevel"/>
    <w:tmpl w:val="17CA0B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B06764"/>
    <w:multiLevelType w:val="hybridMultilevel"/>
    <w:tmpl w:val="660A129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A47DAF"/>
    <w:multiLevelType w:val="hybridMultilevel"/>
    <w:tmpl w:val="CE9A9180"/>
    <w:lvl w:ilvl="0" w:tplc="81343518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438B9"/>
    <w:multiLevelType w:val="hybridMultilevel"/>
    <w:tmpl w:val="94E4698E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440B0"/>
    <w:multiLevelType w:val="multilevel"/>
    <w:tmpl w:val="91F4C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C03EEC"/>
    <w:multiLevelType w:val="multilevel"/>
    <w:tmpl w:val="971C9F12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F2E085C"/>
    <w:multiLevelType w:val="hybridMultilevel"/>
    <w:tmpl w:val="F004603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3E7266"/>
    <w:multiLevelType w:val="multilevel"/>
    <w:tmpl w:val="E5CEC1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DE2403"/>
    <w:multiLevelType w:val="hybridMultilevel"/>
    <w:tmpl w:val="E1A2B264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AC406B"/>
    <w:multiLevelType w:val="hybridMultilevel"/>
    <w:tmpl w:val="F5E2849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D246EA">
      <w:start w:val="1"/>
      <w:numFmt w:val="bullet"/>
      <w:lvlText w:val=""/>
      <w:lvlJc w:val="left"/>
      <w:pPr>
        <w:tabs>
          <w:tab w:val="num" w:pos="1077"/>
        </w:tabs>
        <w:ind w:left="1077" w:hanging="283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52F65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9756BE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"/>
  </w:num>
  <w:num w:numId="3">
    <w:abstractNumId w:val="26"/>
  </w:num>
  <w:num w:numId="4">
    <w:abstractNumId w:val="17"/>
  </w:num>
  <w:num w:numId="5">
    <w:abstractNumId w:val="4"/>
  </w:num>
  <w:num w:numId="6">
    <w:abstractNumId w:val="3"/>
  </w:num>
  <w:num w:numId="7">
    <w:abstractNumId w:val="26"/>
    <w:lvlOverride w:ilvl="0">
      <w:startOverride w:val="1"/>
    </w:lvlOverride>
  </w:num>
  <w:num w:numId="8">
    <w:abstractNumId w:val="24"/>
  </w:num>
  <w:num w:numId="9">
    <w:abstractNumId w:val="28"/>
  </w:num>
  <w:num w:numId="10">
    <w:abstractNumId w:val="25"/>
  </w:num>
  <w:num w:numId="11">
    <w:abstractNumId w:val="0"/>
  </w:num>
  <w:num w:numId="12">
    <w:abstractNumId w:val="2"/>
  </w:num>
  <w:num w:numId="13">
    <w:abstractNumId w:val="38"/>
  </w:num>
  <w:num w:numId="14">
    <w:abstractNumId w:val="27"/>
  </w:num>
  <w:num w:numId="15">
    <w:abstractNumId w:val="33"/>
  </w:num>
  <w:num w:numId="16">
    <w:abstractNumId w:val="31"/>
  </w:num>
  <w:num w:numId="17">
    <w:abstractNumId w:val="13"/>
  </w:num>
  <w:num w:numId="18">
    <w:abstractNumId w:val="19"/>
  </w:num>
  <w:num w:numId="19">
    <w:abstractNumId w:val="26"/>
  </w:num>
  <w:num w:numId="20">
    <w:abstractNumId w:val="26"/>
  </w:num>
  <w:num w:numId="21">
    <w:abstractNumId w:val="22"/>
  </w:num>
  <w:num w:numId="22">
    <w:abstractNumId w:val="20"/>
  </w:num>
  <w:num w:numId="23">
    <w:abstractNumId w:val="30"/>
  </w:num>
  <w:num w:numId="24">
    <w:abstractNumId w:val="10"/>
  </w:num>
  <w:num w:numId="25">
    <w:abstractNumId w:val="15"/>
  </w:num>
  <w:num w:numId="26">
    <w:abstractNumId w:val="32"/>
  </w:num>
  <w:num w:numId="27">
    <w:abstractNumId w:val="21"/>
  </w:num>
  <w:num w:numId="28">
    <w:abstractNumId w:val="39"/>
  </w:num>
  <w:num w:numId="29">
    <w:abstractNumId w:val="5"/>
  </w:num>
  <w:num w:numId="30">
    <w:abstractNumId w:val="29"/>
  </w:num>
  <w:num w:numId="31">
    <w:abstractNumId w:val="40"/>
  </w:num>
  <w:num w:numId="32">
    <w:abstractNumId w:val="14"/>
  </w:num>
  <w:num w:numId="33">
    <w:abstractNumId w:val="7"/>
  </w:num>
  <w:num w:numId="34">
    <w:abstractNumId w:val="12"/>
  </w:num>
  <w:num w:numId="35">
    <w:abstractNumId w:val="9"/>
  </w:num>
  <w:num w:numId="36">
    <w:abstractNumId w:val="16"/>
  </w:num>
  <w:num w:numId="37">
    <w:abstractNumId w:val="8"/>
  </w:num>
  <w:num w:numId="38">
    <w:abstractNumId w:val="11"/>
  </w:num>
  <w:num w:numId="39">
    <w:abstractNumId w:val="6"/>
  </w:num>
  <w:num w:numId="40">
    <w:abstractNumId w:val="18"/>
  </w:num>
  <w:num w:numId="41">
    <w:abstractNumId w:val="36"/>
  </w:num>
  <w:num w:numId="42">
    <w:abstractNumId w:val="37"/>
  </w:num>
  <w:num w:numId="43">
    <w:abstractNumId w:val="23"/>
  </w:num>
  <w:num w:numId="44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3F8"/>
    <w:rsid w:val="00002D62"/>
    <w:rsid w:val="00002E6D"/>
    <w:rsid w:val="00004166"/>
    <w:rsid w:val="0000446E"/>
    <w:rsid w:val="00025FEC"/>
    <w:rsid w:val="000334A3"/>
    <w:rsid w:val="00040372"/>
    <w:rsid w:val="00042985"/>
    <w:rsid w:val="000439BF"/>
    <w:rsid w:val="00050EAB"/>
    <w:rsid w:val="000534CB"/>
    <w:rsid w:val="0005433D"/>
    <w:rsid w:val="000569AF"/>
    <w:rsid w:val="000615E6"/>
    <w:rsid w:val="000620F9"/>
    <w:rsid w:val="0006746C"/>
    <w:rsid w:val="00067726"/>
    <w:rsid w:val="00071CD5"/>
    <w:rsid w:val="00097657"/>
    <w:rsid w:val="000C1FEA"/>
    <w:rsid w:val="000C2DE0"/>
    <w:rsid w:val="000C4BCC"/>
    <w:rsid w:val="000D168F"/>
    <w:rsid w:val="000D18F4"/>
    <w:rsid w:val="000D33DE"/>
    <w:rsid w:val="000E3462"/>
    <w:rsid w:val="000E3707"/>
    <w:rsid w:val="000E61DD"/>
    <w:rsid w:val="000F2769"/>
    <w:rsid w:val="0010151A"/>
    <w:rsid w:val="0010653C"/>
    <w:rsid w:val="00112BCE"/>
    <w:rsid w:val="00117C8B"/>
    <w:rsid w:val="0012493C"/>
    <w:rsid w:val="00126315"/>
    <w:rsid w:val="00130B0B"/>
    <w:rsid w:val="00135276"/>
    <w:rsid w:val="00142FD9"/>
    <w:rsid w:val="00143DAA"/>
    <w:rsid w:val="00144051"/>
    <w:rsid w:val="00145761"/>
    <w:rsid w:val="00145C4A"/>
    <w:rsid w:val="001539CF"/>
    <w:rsid w:val="00154DC4"/>
    <w:rsid w:val="0016582F"/>
    <w:rsid w:val="001851E2"/>
    <w:rsid w:val="00191605"/>
    <w:rsid w:val="00192ABC"/>
    <w:rsid w:val="001A0219"/>
    <w:rsid w:val="001A5010"/>
    <w:rsid w:val="001C170C"/>
    <w:rsid w:val="001C2C44"/>
    <w:rsid w:val="001C4EB3"/>
    <w:rsid w:val="001C657C"/>
    <w:rsid w:val="001D0C64"/>
    <w:rsid w:val="001F0A85"/>
    <w:rsid w:val="001F4798"/>
    <w:rsid w:val="00203B3C"/>
    <w:rsid w:val="002112EA"/>
    <w:rsid w:val="00223A39"/>
    <w:rsid w:val="002300E8"/>
    <w:rsid w:val="002346B1"/>
    <w:rsid w:val="002352F8"/>
    <w:rsid w:val="002374AE"/>
    <w:rsid w:val="00251E35"/>
    <w:rsid w:val="002564F8"/>
    <w:rsid w:val="002579D6"/>
    <w:rsid w:val="002726F3"/>
    <w:rsid w:val="002758F0"/>
    <w:rsid w:val="00276C35"/>
    <w:rsid w:val="0028658F"/>
    <w:rsid w:val="0028699D"/>
    <w:rsid w:val="0029486C"/>
    <w:rsid w:val="00294CEC"/>
    <w:rsid w:val="00295CCF"/>
    <w:rsid w:val="002B5E00"/>
    <w:rsid w:val="002C2A40"/>
    <w:rsid w:val="002C61B2"/>
    <w:rsid w:val="002D3749"/>
    <w:rsid w:val="002F0862"/>
    <w:rsid w:val="002F6AB2"/>
    <w:rsid w:val="003203C8"/>
    <w:rsid w:val="00326E16"/>
    <w:rsid w:val="00330B05"/>
    <w:rsid w:val="00335358"/>
    <w:rsid w:val="003402AB"/>
    <w:rsid w:val="0034644E"/>
    <w:rsid w:val="00350C66"/>
    <w:rsid w:val="003532F3"/>
    <w:rsid w:val="00360F65"/>
    <w:rsid w:val="0036742F"/>
    <w:rsid w:val="003706DA"/>
    <w:rsid w:val="003716AD"/>
    <w:rsid w:val="003725C7"/>
    <w:rsid w:val="0037725D"/>
    <w:rsid w:val="00384AE1"/>
    <w:rsid w:val="00397001"/>
    <w:rsid w:val="003C3C5E"/>
    <w:rsid w:val="003C436F"/>
    <w:rsid w:val="003D34AD"/>
    <w:rsid w:val="003D4731"/>
    <w:rsid w:val="003D6365"/>
    <w:rsid w:val="003E4A17"/>
    <w:rsid w:val="00404AC5"/>
    <w:rsid w:val="00405FCC"/>
    <w:rsid w:val="00407C48"/>
    <w:rsid w:val="0041229C"/>
    <w:rsid w:val="00420A11"/>
    <w:rsid w:val="0043648E"/>
    <w:rsid w:val="00444D8B"/>
    <w:rsid w:val="004510FF"/>
    <w:rsid w:val="0045342D"/>
    <w:rsid w:val="00457634"/>
    <w:rsid w:val="00462513"/>
    <w:rsid w:val="004627B2"/>
    <w:rsid w:val="0047641B"/>
    <w:rsid w:val="00481F1B"/>
    <w:rsid w:val="004947FD"/>
    <w:rsid w:val="00496EA8"/>
    <w:rsid w:val="004A5674"/>
    <w:rsid w:val="004A6D45"/>
    <w:rsid w:val="004B02F2"/>
    <w:rsid w:val="004B379B"/>
    <w:rsid w:val="004C5159"/>
    <w:rsid w:val="004C65D8"/>
    <w:rsid w:val="004D7C76"/>
    <w:rsid w:val="004F0C45"/>
    <w:rsid w:val="004F11E1"/>
    <w:rsid w:val="004F22A5"/>
    <w:rsid w:val="004F54A8"/>
    <w:rsid w:val="004F6970"/>
    <w:rsid w:val="00500ED2"/>
    <w:rsid w:val="0052083C"/>
    <w:rsid w:val="0052098B"/>
    <w:rsid w:val="00525933"/>
    <w:rsid w:val="005265D0"/>
    <w:rsid w:val="005266DA"/>
    <w:rsid w:val="00532509"/>
    <w:rsid w:val="005340A0"/>
    <w:rsid w:val="0053479A"/>
    <w:rsid w:val="00550F1A"/>
    <w:rsid w:val="00553A4C"/>
    <w:rsid w:val="00556D78"/>
    <w:rsid w:val="00565F24"/>
    <w:rsid w:val="00571130"/>
    <w:rsid w:val="00592869"/>
    <w:rsid w:val="005933BF"/>
    <w:rsid w:val="005941AD"/>
    <w:rsid w:val="00595C54"/>
    <w:rsid w:val="005A3A0A"/>
    <w:rsid w:val="005A56EA"/>
    <w:rsid w:val="005A62AE"/>
    <w:rsid w:val="005B1ECA"/>
    <w:rsid w:val="005B23A5"/>
    <w:rsid w:val="005B38AD"/>
    <w:rsid w:val="005B71D1"/>
    <w:rsid w:val="005C2BD8"/>
    <w:rsid w:val="005D79E7"/>
    <w:rsid w:val="005E2221"/>
    <w:rsid w:val="005F2CD5"/>
    <w:rsid w:val="006041E7"/>
    <w:rsid w:val="00610B2E"/>
    <w:rsid w:val="00611F27"/>
    <w:rsid w:val="0063174E"/>
    <w:rsid w:val="006325E6"/>
    <w:rsid w:val="006370D3"/>
    <w:rsid w:val="00654DDE"/>
    <w:rsid w:val="006568BC"/>
    <w:rsid w:val="006577A4"/>
    <w:rsid w:val="0066155E"/>
    <w:rsid w:val="00663E64"/>
    <w:rsid w:val="00664BD0"/>
    <w:rsid w:val="00665704"/>
    <w:rsid w:val="0066570C"/>
    <w:rsid w:val="00666047"/>
    <w:rsid w:val="00677401"/>
    <w:rsid w:val="00684EED"/>
    <w:rsid w:val="00691C0C"/>
    <w:rsid w:val="006929B1"/>
    <w:rsid w:val="0069439A"/>
    <w:rsid w:val="006A0200"/>
    <w:rsid w:val="006A2D11"/>
    <w:rsid w:val="006B5E73"/>
    <w:rsid w:val="006C155A"/>
    <w:rsid w:val="006C1597"/>
    <w:rsid w:val="006C2BF8"/>
    <w:rsid w:val="006C49AA"/>
    <w:rsid w:val="006C66DB"/>
    <w:rsid w:val="006C79B6"/>
    <w:rsid w:val="006D0973"/>
    <w:rsid w:val="006D17D1"/>
    <w:rsid w:val="006D1D2C"/>
    <w:rsid w:val="006D36A8"/>
    <w:rsid w:val="006D5F48"/>
    <w:rsid w:val="006F2D43"/>
    <w:rsid w:val="007111C6"/>
    <w:rsid w:val="00721D6F"/>
    <w:rsid w:val="007312B6"/>
    <w:rsid w:val="007322BC"/>
    <w:rsid w:val="00743E70"/>
    <w:rsid w:val="00746A98"/>
    <w:rsid w:val="00752605"/>
    <w:rsid w:val="00753D7D"/>
    <w:rsid w:val="0075464B"/>
    <w:rsid w:val="00762ACB"/>
    <w:rsid w:val="00762DE0"/>
    <w:rsid w:val="007702A5"/>
    <w:rsid w:val="007714C9"/>
    <w:rsid w:val="00776BCD"/>
    <w:rsid w:val="00780764"/>
    <w:rsid w:val="00792A1B"/>
    <w:rsid w:val="007A1EDE"/>
    <w:rsid w:val="007A3936"/>
    <w:rsid w:val="007A6957"/>
    <w:rsid w:val="007B189F"/>
    <w:rsid w:val="007B30F5"/>
    <w:rsid w:val="007B3F9A"/>
    <w:rsid w:val="007B63D8"/>
    <w:rsid w:val="007C0842"/>
    <w:rsid w:val="007C35B6"/>
    <w:rsid w:val="007E0160"/>
    <w:rsid w:val="007E755E"/>
    <w:rsid w:val="007F131C"/>
    <w:rsid w:val="007F2D79"/>
    <w:rsid w:val="007F5B14"/>
    <w:rsid w:val="007F6873"/>
    <w:rsid w:val="007F7221"/>
    <w:rsid w:val="007F7FA6"/>
    <w:rsid w:val="00800303"/>
    <w:rsid w:val="00801C90"/>
    <w:rsid w:val="00802AC8"/>
    <w:rsid w:val="00804016"/>
    <w:rsid w:val="00806354"/>
    <w:rsid w:val="00807C8E"/>
    <w:rsid w:val="0081281F"/>
    <w:rsid w:val="00820124"/>
    <w:rsid w:val="008216C2"/>
    <w:rsid w:val="00822DED"/>
    <w:rsid w:val="00823437"/>
    <w:rsid w:val="00825CC9"/>
    <w:rsid w:val="00832018"/>
    <w:rsid w:val="008569D4"/>
    <w:rsid w:val="00857836"/>
    <w:rsid w:val="00865085"/>
    <w:rsid w:val="008745D8"/>
    <w:rsid w:val="0088612C"/>
    <w:rsid w:val="008A5D68"/>
    <w:rsid w:val="008A7AF2"/>
    <w:rsid w:val="008B328A"/>
    <w:rsid w:val="008B7269"/>
    <w:rsid w:val="008B72C4"/>
    <w:rsid w:val="008C3AE5"/>
    <w:rsid w:val="008C3D28"/>
    <w:rsid w:val="008C5071"/>
    <w:rsid w:val="008C70DD"/>
    <w:rsid w:val="008D0658"/>
    <w:rsid w:val="008D24E3"/>
    <w:rsid w:val="008D5874"/>
    <w:rsid w:val="008E0B1D"/>
    <w:rsid w:val="008E3FA4"/>
    <w:rsid w:val="00905C95"/>
    <w:rsid w:val="0090690D"/>
    <w:rsid w:val="009209CF"/>
    <w:rsid w:val="00925DF0"/>
    <w:rsid w:val="00927703"/>
    <w:rsid w:val="009331C8"/>
    <w:rsid w:val="00937124"/>
    <w:rsid w:val="00944545"/>
    <w:rsid w:val="009543F8"/>
    <w:rsid w:val="00957EB2"/>
    <w:rsid w:val="00961D5C"/>
    <w:rsid w:val="009621DF"/>
    <w:rsid w:val="00964ABB"/>
    <w:rsid w:val="00967D9C"/>
    <w:rsid w:val="00970574"/>
    <w:rsid w:val="00973960"/>
    <w:rsid w:val="00976C70"/>
    <w:rsid w:val="00986A7E"/>
    <w:rsid w:val="009955D7"/>
    <w:rsid w:val="0099712E"/>
    <w:rsid w:val="009A2396"/>
    <w:rsid w:val="009A2C5C"/>
    <w:rsid w:val="009B01CD"/>
    <w:rsid w:val="009B26BD"/>
    <w:rsid w:val="009B61B6"/>
    <w:rsid w:val="009C6F6D"/>
    <w:rsid w:val="009D14D5"/>
    <w:rsid w:val="009E24D1"/>
    <w:rsid w:val="009E7B32"/>
    <w:rsid w:val="009F0F09"/>
    <w:rsid w:val="009F1B09"/>
    <w:rsid w:val="009F6815"/>
    <w:rsid w:val="00A0154A"/>
    <w:rsid w:val="00A051F8"/>
    <w:rsid w:val="00A11D73"/>
    <w:rsid w:val="00A14DE5"/>
    <w:rsid w:val="00A16A03"/>
    <w:rsid w:val="00A2367A"/>
    <w:rsid w:val="00A3766A"/>
    <w:rsid w:val="00A42014"/>
    <w:rsid w:val="00A44F91"/>
    <w:rsid w:val="00A47DAB"/>
    <w:rsid w:val="00A6067C"/>
    <w:rsid w:val="00A626AA"/>
    <w:rsid w:val="00A64AF6"/>
    <w:rsid w:val="00A64CB1"/>
    <w:rsid w:val="00A65FE7"/>
    <w:rsid w:val="00A73F16"/>
    <w:rsid w:val="00A75CC4"/>
    <w:rsid w:val="00A87B16"/>
    <w:rsid w:val="00A91571"/>
    <w:rsid w:val="00AA14DA"/>
    <w:rsid w:val="00AA6C35"/>
    <w:rsid w:val="00AB7EF1"/>
    <w:rsid w:val="00AC0A40"/>
    <w:rsid w:val="00AC16B8"/>
    <w:rsid w:val="00AC68B7"/>
    <w:rsid w:val="00AD1358"/>
    <w:rsid w:val="00AD1FE8"/>
    <w:rsid w:val="00AE3E89"/>
    <w:rsid w:val="00AE4754"/>
    <w:rsid w:val="00AE65B6"/>
    <w:rsid w:val="00AE66CD"/>
    <w:rsid w:val="00AF5C34"/>
    <w:rsid w:val="00B04739"/>
    <w:rsid w:val="00B14FDB"/>
    <w:rsid w:val="00B20C01"/>
    <w:rsid w:val="00B22CAC"/>
    <w:rsid w:val="00B3370D"/>
    <w:rsid w:val="00B40DDA"/>
    <w:rsid w:val="00B41DD4"/>
    <w:rsid w:val="00B4277F"/>
    <w:rsid w:val="00B47193"/>
    <w:rsid w:val="00B53F18"/>
    <w:rsid w:val="00B64FE1"/>
    <w:rsid w:val="00B661ED"/>
    <w:rsid w:val="00B734D5"/>
    <w:rsid w:val="00B8078B"/>
    <w:rsid w:val="00B81A7A"/>
    <w:rsid w:val="00B922E9"/>
    <w:rsid w:val="00BA470B"/>
    <w:rsid w:val="00BB1A41"/>
    <w:rsid w:val="00BB2071"/>
    <w:rsid w:val="00BD3652"/>
    <w:rsid w:val="00BD497A"/>
    <w:rsid w:val="00BE0F4F"/>
    <w:rsid w:val="00BE4465"/>
    <w:rsid w:val="00BE7B85"/>
    <w:rsid w:val="00BF1BA6"/>
    <w:rsid w:val="00BF4C80"/>
    <w:rsid w:val="00BF7214"/>
    <w:rsid w:val="00BF7610"/>
    <w:rsid w:val="00C010BA"/>
    <w:rsid w:val="00C05AF6"/>
    <w:rsid w:val="00C070AF"/>
    <w:rsid w:val="00C302C5"/>
    <w:rsid w:val="00C34AC5"/>
    <w:rsid w:val="00C363A6"/>
    <w:rsid w:val="00C37CE2"/>
    <w:rsid w:val="00C47B9C"/>
    <w:rsid w:val="00C52B39"/>
    <w:rsid w:val="00C549C6"/>
    <w:rsid w:val="00C6147D"/>
    <w:rsid w:val="00C65AEF"/>
    <w:rsid w:val="00C66EBF"/>
    <w:rsid w:val="00C71278"/>
    <w:rsid w:val="00C7234C"/>
    <w:rsid w:val="00C751DF"/>
    <w:rsid w:val="00C76D74"/>
    <w:rsid w:val="00C80CF3"/>
    <w:rsid w:val="00C825BD"/>
    <w:rsid w:val="00C878D2"/>
    <w:rsid w:val="00C9261E"/>
    <w:rsid w:val="00C9294A"/>
    <w:rsid w:val="00CA279D"/>
    <w:rsid w:val="00CA2988"/>
    <w:rsid w:val="00CA381E"/>
    <w:rsid w:val="00CB4CEF"/>
    <w:rsid w:val="00CB77E4"/>
    <w:rsid w:val="00CD2E47"/>
    <w:rsid w:val="00CE0FB3"/>
    <w:rsid w:val="00CE13F3"/>
    <w:rsid w:val="00CE1A12"/>
    <w:rsid w:val="00CE3F6B"/>
    <w:rsid w:val="00CE529A"/>
    <w:rsid w:val="00CF644C"/>
    <w:rsid w:val="00D00328"/>
    <w:rsid w:val="00D035DB"/>
    <w:rsid w:val="00D04700"/>
    <w:rsid w:val="00D06DEC"/>
    <w:rsid w:val="00D10253"/>
    <w:rsid w:val="00D23C29"/>
    <w:rsid w:val="00D250DE"/>
    <w:rsid w:val="00D41031"/>
    <w:rsid w:val="00D41178"/>
    <w:rsid w:val="00D461E5"/>
    <w:rsid w:val="00D523F1"/>
    <w:rsid w:val="00D61345"/>
    <w:rsid w:val="00D61B64"/>
    <w:rsid w:val="00D75AEE"/>
    <w:rsid w:val="00D76589"/>
    <w:rsid w:val="00D76D78"/>
    <w:rsid w:val="00D8552A"/>
    <w:rsid w:val="00D8638E"/>
    <w:rsid w:val="00D8642D"/>
    <w:rsid w:val="00DA4475"/>
    <w:rsid w:val="00DA7E6A"/>
    <w:rsid w:val="00DB5846"/>
    <w:rsid w:val="00DC4889"/>
    <w:rsid w:val="00DD48E5"/>
    <w:rsid w:val="00DE004C"/>
    <w:rsid w:val="00DE51E5"/>
    <w:rsid w:val="00DE53B8"/>
    <w:rsid w:val="00DE5CE4"/>
    <w:rsid w:val="00DE6C1C"/>
    <w:rsid w:val="00E01EDA"/>
    <w:rsid w:val="00E1174F"/>
    <w:rsid w:val="00E20F78"/>
    <w:rsid w:val="00E21028"/>
    <w:rsid w:val="00E21306"/>
    <w:rsid w:val="00E3243F"/>
    <w:rsid w:val="00E37AA1"/>
    <w:rsid w:val="00E40F83"/>
    <w:rsid w:val="00E50312"/>
    <w:rsid w:val="00E52E7F"/>
    <w:rsid w:val="00E53769"/>
    <w:rsid w:val="00E60563"/>
    <w:rsid w:val="00E63D63"/>
    <w:rsid w:val="00E70676"/>
    <w:rsid w:val="00E724C2"/>
    <w:rsid w:val="00E81C0A"/>
    <w:rsid w:val="00E820BB"/>
    <w:rsid w:val="00E93488"/>
    <w:rsid w:val="00E97120"/>
    <w:rsid w:val="00EA43B6"/>
    <w:rsid w:val="00EC0AA1"/>
    <w:rsid w:val="00EC1209"/>
    <w:rsid w:val="00EC1BD9"/>
    <w:rsid w:val="00EC3E2B"/>
    <w:rsid w:val="00ED02BE"/>
    <w:rsid w:val="00ED0B1E"/>
    <w:rsid w:val="00ED3E22"/>
    <w:rsid w:val="00ED57E2"/>
    <w:rsid w:val="00EE6C56"/>
    <w:rsid w:val="00EE7635"/>
    <w:rsid w:val="00EF42D9"/>
    <w:rsid w:val="00EF65A5"/>
    <w:rsid w:val="00F00013"/>
    <w:rsid w:val="00F07F6D"/>
    <w:rsid w:val="00F16C66"/>
    <w:rsid w:val="00F21C2A"/>
    <w:rsid w:val="00F25306"/>
    <w:rsid w:val="00F25361"/>
    <w:rsid w:val="00F30325"/>
    <w:rsid w:val="00F33D39"/>
    <w:rsid w:val="00F361A9"/>
    <w:rsid w:val="00F5530B"/>
    <w:rsid w:val="00F55FA9"/>
    <w:rsid w:val="00F61F6A"/>
    <w:rsid w:val="00F654DB"/>
    <w:rsid w:val="00F65E0A"/>
    <w:rsid w:val="00F878F6"/>
    <w:rsid w:val="00F914AE"/>
    <w:rsid w:val="00F96843"/>
    <w:rsid w:val="00F97BAC"/>
    <w:rsid w:val="00FA29C6"/>
    <w:rsid w:val="00FA507D"/>
    <w:rsid w:val="00FB074B"/>
    <w:rsid w:val="00FB3E63"/>
    <w:rsid w:val="00FB59C4"/>
    <w:rsid w:val="00FB615C"/>
    <w:rsid w:val="00FB6FA3"/>
    <w:rsid w:val="00FC37CC"/>
    <w:rsid w:val="00FD0337"/>
    <w:rsid w:val="00FE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E4997AD"/>
  <w15:chartTrackingRefBased/>
  <w15:docId w15:val="{F9838F20-2D3C-4C6F-AE79-6CB417ED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17C8B"/>
    <w:pPr>
      <w:spacing w:after="120"/>
      <w:jc w:val="both"/>
    </w:pPr>
    <w:rPr>
      <w:rFonts w:ascii="Arial" w:hAnsi="Arial"/>
      <w:sz w:val="22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117C8B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117C8B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117C8B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qFormat/>
    <w:rsid w:val="00117C8B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qFormat/>
    <w:rsid w:val="00117C8B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qFormat/>
    <w:rsid w:val="00117C8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qFormat/>
    <w:rsid w:val="00117C8B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117C8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qFormat/>
    <w:rsid w:val="00117C8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rsid w:val="00117C8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rsid w:val="00117C8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" w:hAnsi="Times"/>
      <w:b/>
      <w:sz w:val="56"/>
      <w:szCs w:val="20"/>
    </w:rPr>
  </w:style>
  <w:style w:type="paragraph" w:styleId="Glava">
    <w:name w:val="header"/>
    <w:basedOn w:val="Navaden"/>
    <w:rsid w:val="00117C8B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paragraph" w:styleId="Telobesedila">
    <w:name w:val="Body Text"/>
    <w:basedOn w:val="Navaden"/>
    <w:rsid w:val="00117C8B"/>
    <w:rPr>
      <w:rFonts w:ascii="Times New Roman" w:hAnsi="Times New Roman"/>
      <w:sz w:val="24"/>
      <w:szCs w:val="20"/>
    </w:rPr>
  </w:style>
  <w:style w:type="character" w:styleId="Hiperpovezava">
    <w:name w:val="Hyperlink"/>
    <w:rsid w:val="00117C8B"/>
    <w:rPr>
      <w:color w:val="0000FF"/>
      <w:u w:val="single"/>
    </w:rPr>
  </w:style>
  <w:style w:type="paragraph" w:customStyle="1" w:styleId="CVITEXT">
    <w:name w:val="CVI TEXT"/>
    <w:basedOn w:val="Navaden"/>
    <w:rsid w:val="00117C8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customStyle="1" w:styleId="Slog1">
    <w:name w:val="Slog1"/>
    <w:basedOn w:val="Navaden"/>
    <w:rsid w:val="00117C8B"/>
    <w:pPr>
      <w:numPr>
        <w:numId w:val="3"/>
      </w:numPr>
      <w:spacing w:before="240" w:after="60"/>
    </w:pPr>
  </w:style>
  <w:style w:type="paragraph" w:customStyle="1" w:styleId="SlogLevo125cm">
    <w:name w:val="Slog Levo:  125 cm"/>
    <w:basedOn w:val="Navaden"/>
    <w:autoRedefine/>
    <w:rsid w:val="001539CF"/>
    <w:pPr>
      <w:numPr>
        <w:ilvl w:val="1"/>
        <w:numId w:val="10"/>
      </w:numPr>
      <w:spacing w:before="240" w:after="60"/>
    </w:pPr>
    <w:rPr>
      <w:rFonts w:cs="Arial"/>
      <w:szCs w:val="22"/>
    </w:rPr>
  </w:style>
  <w:style w:type="paragraph" w:customStyle="1" w:styleId="BodyText31">
    <w:name w:val="Body Text 31"/>
    <w:basedOn w:val="Navaden"/>
    <w:rsid w:val="00117C8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paragraph" w:styleId="Kazalovsebine1">
    <w:name w:val="toc 1"/>
    <w:basedOn w:val="Navaden"/>
    <w:next w:val="Navaden"/>
    <w:autoRedefine/>
    <w:semiHidden/>
    <w:rsid w:val="00117C8B"/>
  </w:style>
  <w:style w:type="paragraph" w:styleId="Kazalovsebine2">
    <w:name w:val="toc 2"/>
    <w:basedOn w:val="Navaden"/>
    <w:next w:val="Navaden"/>
    <w:autoRedefine/>
    <w:semiHidden/>
    <w:rsid w:val="00117C8B"/>
    <w:pPr>
      <w:ind w:left="220"/>
    </w:pPr>
  </w:style>
  <w:style w:type="paragraph" w:styleId="Kazalovsebine3">
    <w:name w:val="toc 3"/>
    <w:basedOn w:val="Navaden"/>
    <w:next w:val="Navaden"/>
    <w:autoRedefine/>
    <w:semiHidden/>
    <w:rsid w:val="00117C8B"/>
    <w:pPr>
      <w:ind w:left="440"/>
    </w:pPr>
  </w:style>
  <w:style w:type="paragraph" w:styleId="Kazalovsebine4">
    <w:name w:val="toc 4"/>
    <w:basedOn w:val="Navaden"/>
    <w:next w:val="Navaden"/>
    <w:autoRedefine/>
    <w:semiHidden/>
    <w:rsid w:val="00117C8B"/>
    <w:pPr>
      <w:ind w:left="660"/>
    </w:pPr>
  </w:style>
  <w:style w:type="paragraph" w:styleId="Besedilooblaka">
    <w:name w:val="Balloon Text"/>
    <w:basedOn w:val="Navaden"/>
    <w:semiHidden/>
    <w:rsid w:val="00F65E0A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CE13F3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/>
      <w:ind w:left="9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styleId="HTML-oblikovano">
    <w:name w:val="HTML Preformatted"/>
    <w:basedOn w:val="Navaden"/>
    <w:rsid w:val="00B41D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rsid w:val="00384AE1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E93488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BESEDILO">
    <w:name w:val="BESEDILO"/>
    <w:rsid w:val="00E52E7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C71278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rsid w:val="007B30F5"/>
    <w:rPr>
      <w:color w:val="000080"/>
      <w:u w:val="single"/>
    </w:rPr>
  </w:style>
  <w:style w:type="table" w:styleId="Tabelamrea1">
    <w:name w:val="Table Grid 1"/>
    <w:basedOn w:val="Navadnatabela"/>
    <w:rsid w:val="00E1174F"/>
    <w:pPr>
      <w:spacing w:after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-CGP\VZOREC%20RAZPISNE%20DOKUMENTACIJE\Navodila%20ponudnikom-vzorec-ZJN-2-v4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Navodila ponudnikom-vzorec-ZJN-2-v4 - OBRAZEC</Template>
  <TotalTime>2</TotalTime>
  <Pages>1</Pages>
  <Words>55</Words>
  <Characters>445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MFRS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Administrator</dc:creator>
  <cp:keywords/>
  <cp:lastModifiedBy>Sabina Kuzman</cp:lastModifiedBy>
  <cp:revision>3</cp:revision>
  <cp:lastPrinted>2010-12-06T08:53:00Z</cp:lastPrinted>
  <dcterms:created xsi:type="dcterms:W3CDTF">2022-07-20T07:08:00Z</dcterms:created>
  <dcterms:modified xsi:type="dcterms:W3CDTF">2022-11-10T09:14:00Z</dcterms:modified>
</cp:coreProperties>
</file>